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102F07" w14:textId="7F6D853C" w:rsidR="5AAB945C" w:rsidRPr="00E06761" w:rsidRDefault="5AAB945C" w:rsidP="34404660">
      <w:pPr>
        <w:rPr>
          <w:rFonts w:ascii="Arial" w:eastAsia="Arial" w:hAnsi="Arial" w:cs="Arial"/>
          <w:color w:val="000000" w:themeColor="accent2"/>
          <w:sz w:val="24"/>
          <w:szCs w:val="24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 </w:t>
      </w:r>
      <w:r w:rsidRPr="00E06761">
        <w:rPr>
          <w:rFonts w:ascii="Arial" w:eastAsia="Arial" w:hAnsi="Arial" w:cs="Arial"/>
          <w:color w:val="000000" w:themeColor="accent2"/>
          <w:sz w:val="24"/>
          <w:szCs w:val="24"/>
        </w:rPr>
        <w:t> </w:t>
      </w:r>
    </w:p>
    <w:p w14:paraId="6DCC3752" w14:textId="046A39E5" w:rsidR="5AAB945C" w:rsidRPr="00E06761" w:rsidRDefault="5AAB945C" w:rsidP="34404660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3</w:t>
      </w:r>
    </w:p>
    <w:p w14:paraId="442048CA" w14:textId="17D83D1C" w:rsidR="5AAB945C" w:rsidRPr="00E06761" w:rsidRDefault="5AAB945C" w:rsidP="570B9236">
      <w:pPr>
        <w:spacing w:after="0" w:line="300" w:lineRule="atLeast"/>
        <w:jc w:val="center"/>
        <w:rPr>
          <w:rFonts w:ascii="Arial" w:eastAsia="Arial" w:hAnsi="Arial" w:cs="Arial"/>
          <w:b/>
          <w:color w:val="000000" w:themeColor="accent2"/>
          <w:sz w:val="48"/>
          <w:szCs w:val="48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Forpliktelseserklæring</w:t>
      </w:r>
    </w:p>
    <w:p w14:paraId="0195B04C" w14:textId="2794BD62" w:rsidR="34404660" w:rsidRPr="00E06761" w:rsidRDefault="34404660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2E2FF0D" w14:textId="7E7D4729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415C83D0" w14:textId="26AFDAE2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57FCE19D" w14:textId="3787A542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2427B2B5" w14:textId="03DD9AEE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B172D19" w14:textId="4BD016E3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52B1011" w14:textId="22C16CB8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7724EC3D" w14:textId="5D91D8A2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5591A41" w14:textId="7249D0AB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3A154099" w14:textId="095D9BF9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557F6E6E" w14:textId="38374530" w:rsidR="570B9236" w:rsidRPr="00E06761" w:rsidRDefault="570B9236" w:rsidP="570B9236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B33DEF7" w14:textId="2EF0984B" w:rsidR="34404660" w:rsidRPr="00E06761" w:rsidRDefault="34404660" w:rsidP="34404660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46B69EF" w14:textId="70C47965" w:rsidR="34404660" w:rsidRPr="00E06761" w:rsidRDefault="34404660" w:rsidP="34404660"/>
    <w:p w14:paraId="52A3C0C1" w14:textId="37648E43" w:rsidR="34404660" w:rsidRPr="00E06761" w:rsidRDefault="34404660">
      <w:r w:rsidRPr="00E06761">
        <w:br w:type="page"/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453671D6" w14:textId="77777777" w:rsidTr="455A1B51">
        <w:tc>
          <w:tcPr>
            <w:tcW w:w="9060" w:type="dxa"/>
            <w:gridSpan w:val="2"/>
            <w:shd w:val="clear" w:color="auto" w:fill="F2F2F2" w:themeFill="background2" w:themeFillShade="F2"/>
          </w:tcPr>
          <w:p w14:paraId="27C4D545" w14:textId="710A7323" w:rsidR="00A7498B" w:rsidRPr="00E06761" w:rsidRDefault="002335E8" w:rsidP="455A1B51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lastRenderedPageBreak/>
              <w:t>Opplysninger om foretaket som gir tilbud (</w:t>
            </w:r>
            <w:r w:rsidR="5E0D48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L</w:t>
            </w: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everandøren)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70DD3E58" w14:textId="77777777" w:rsidTr="455A1B51">
        <w:tc>
          <w:tcPr>
            <w:tcW w:w="3539" w:type="dxa"/>
          </w:tcPr>
          <w:p w14:paraId="54B9FA4E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1" w:type="dxa"/>
          </w:tcPr>
          <w:p w14:paraId="7DC45AD3" w14:textId="5ACFCA10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2B8D65BE" w14:textId="77777777" w:rsidTr="455A1B51">
        <w:tc>
          <w:tcPr>
            <w:tcW w:w="3539" w:type="dxa"/>
          </w:tcPr>
          <w:p w14:paraId="72ADB32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1" w:type="dxa"/>
          </w:tcPr>
          <w:p w14:paraId="0CBF8CE8" w14:textId="7087BC06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51D09F0D" w14:textId="77777777" w:rsidTr="455A1B51">
        <w:tc>
          <w:tcPr>
            <w:tcW w:w="3539" w:type="dxa"/>
          </w:tcPr>
          <w:p w14:paraId="6A84EC1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1" w:type="dxa"/>
          </w:tcPr>
          <w:p w14:paraId="0862CFF5" w14:textId="224527D2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FEBFB43" w14:textId="77777777" w:rsidTr="455A1B51">
        <w:tc>
          <w:tcPr>
            <w:tcW w:w="3539" w:type="dxa"/>
          </w:tcPr>
          <w:p w14:paraId="4B72A6A4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1" w:type="dxa"/>
          </w:tcPr>
          <w:p w14:paraId="086FB128" w14:textId="52155DA8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16C11C81" w14:textId="77777777" w:rsidTr="455A1B51">
        <w:tc>
          <w:tcPr>
            <w:tcW w:w="3539" w:type="dxa"/>
          </w:tcPr>
          <w:p w14:paraId="5B1307DD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1" w:type="dxa"/>
          </w:tcPr>
          <w:p w14:paraId="042190EA" w14:textId="18B6E2FB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30D07B8" w14:textId="77777777" w:rsidTr="455A1B51">
        <w:tc>
          <w:tcPr>
            <w:tcW w:w="3539" w:type="dxa"/>
          </w:tcPr>
          <w:p w14:paraId="096F3CE2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Land</w:t>
            </w:r>
          </w:p>
        </w:tc>
        <w:tc>
          <w:tcPr>
            <w:tcW w:w="5521" w:type="dxa"/>
          </w:tcPr>
          <w:p w14:paraId="0B7F708A" w14:textId="3B2E6EB5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189BED62" w14:textId="0E481B22" w:rsidR="007B4FF2" w:rsidRPr="00E06761" w:rsidRDefault="007B4FF2" w:rsidP="455A1B51">
      <w:pPr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3A9878AA" w14:textId="77777777" w:rsidTr="455A1B51">
        <w:tc>
          <w:tcPr>
            <w:tcW w:w="9060" w:type="dxa"/>
            <w:gridSpan w:val="2"/>
            <w:shd w:val="clear" w:color="auto" w:fill="F2F2F2" w:themeFill="background2" w:themeFillShade="F2"/>
          </w:tcPr>
          <w:p w14:paraId="515164E5" w14:textId="38EFFB5A" w:rsidR="00A7498B" w:rsidRPr="00E06761" w:rsidRDefault="002335E8" w:rsidP="455A1B51">
            <w:pPr>
              <w:spacing w:after="12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Opplysninger om foretaket som gir støtte (</w:t>
            </w:r>
            <w:r w:rsidR="5E0D48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L</w:t>
            </w: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everandørens samarbeidspartner)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19A75586" w14:textId="77777777" w:rsidTr="455A1B51">
        <w:tc>
          <w:tcPr>
            <w:tcW w:w="3539" w:type="dxa"/>
          </w:tcPr>
          <w:p w14:paraId="0659D293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  <w:i/>
                <w:iCs/>
                <w:sz w:val="16"/>
                <w:szCs w:val="16"/>
              </w:rPr>
            </w:pPr>
            <w:r w:rsidRPr="00E06761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1" w:type="dxa"/>
          </w:tcPr>
          <w:p w14:paraId="3EF00973" w14:textId="044D83BA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4D3222E6" w14:textId="77777777" w:rsidTr="455A1B51">
        <w:tc>
          <w:tcPr>
            <w:tcW w:w="3539" w:type="dxa"/>
          </w:tcPr>
          <w:p w14:paraId="4388B9DD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1" w:type="dxa"/>
          </w:tcPr>
          <w:p w14:paraId="6F4F385C" w14:textId="2CC316DE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715E372B" w14:textId="77777777" w:rsidTr="455A1B51">
        <w:tc>
          <w:tcPr>
            <w:tcW w:w="3539" w:type="dxa"/>
          </w:tcPr>
          <w:p w14:paraId="1771A69A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1" w:type="dxa"/>
          </w:tcPr>
          <w:p w14:paraId="7E111BA3" w14:textId="53510123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03D45D43" w14:textId="77777777" w:rsidTr="455A1B51">
        <w:tc>
          <w:tcPr>
            <w:tcW w:w="3539" w:type="dxa"/>
          </w:tcPr>
          <w:p w14:paraId="46776FA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1" w:type="dxa"/>
          </w:tcPr>
          <w:p w14:paraId="6F03E77B" w14:textId="65A58849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1E0F6E29" w14:textId="77777777" w:rsidTr="455A1B51">
        <w:tc>
          <w:tcPr>
            <w:tcW w:w="3539" w:type="dxa"/>
          </w:tcPr>
          <w:p w14:paraId="050A8552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1" w:type="dxa"/>
          </w:tcPr>
          <w:p w14:paraId="7FA9542E" w14:textId="1A6A39EE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C737041" w14:textId="77777777" w:rsidTr="455A1B51">
        <w:tc>
          <w:tcPr>
            <w:tcW w:w="3539" w:type="dxa"/>
          </w:tcPr>
          <w:p w14:paraId="5101E1B3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Land</w:t>
            </w:r>
          </w:p>
        </w:tc>
        <w:tc>
          <w:tcPr>
            <w:tcW w:w="5521" w:type="dxa"/>
          </w:tcPr>
          <w:p w14:paraId="503C82D1" w14:textId="783D1807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0BBFE5BB" w14:textId="77777777" w:rsidR="007B4FF2" w:rsidRPr="00E06761" w:rsidRDefault="007B4FF2" w:rsidP="455A1B51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626F12" w:rsidRPr="00E06761" w14:paraId="22A27546" w14:textId="77777777" w:rsidTr="378BFB43">
        <w:trPr>
          <w:cantSplit/>
        </w:trPr>
        <w:tc>
          <w:tcPr>
            <w:tcW w:w="9060" w:type="dxa"/>
            <w:shd w:val="clear" w:color="auto" w:fill="F2F2F2" w:themeFill="background2" w:themeFillShade="F2"/>
          </w:tcPr>
          <w:p w14:paraId="4D67CFFA" w14:textId="1CAFC21C" w:rsidR="00A7498B" w:rsidRPr="00E06761" w:rsidRDefault="002335E8" w:rsidP="455A1B51">
            <w:pPr>
              <w:jc w:val="left"/>
              <w:rPr>
                <w:rFonts w:ascii="Arial" w:eastAsia="Arial" w:hAnsi="Arial" w:cs="Arial"/>
                <w:i/>
                <w:iCs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Forpliktelseserklæringen gjelder:</w:t>
            </w:r>
            <w:r w:rsidRPr="00E06761">
              <w:br/>
            </w:r>
            <w:r w:rsidRPr="00E06761">
              <w:rPr>
                <w:rFonts w:ascii="Arial" w:eastAsia="Arial" w:hAnsi="Arial" w:cs="Arial"/>
                <w:i/>
                <w:iCs/>
              </w:rPr>
              <w:t>(Kryss av for gjeldende alternativ(er))</w:t>
            </w:r>
          </w:p>
        </w:tc>
      </w:tr>
      <w:tr w:rsidR="00626F12" w:rsidRPr="00E06761" w14:paraId="5FEDB9CB" w14:textId="77777777" w:rsidTr="378BFB43">
        <w:trPr>
          <w:cantSplit/>
        </w:trPr>
        <w:tc>
          <w:tcPr>
            <w:tcW w:w="9060" w:type="dxa"/>
          </w:tcPr>
          <w:p w14:paraId="4D79D4E5" w14:textId="77777777" w:rsidR="00A7498B" w:rsidRPr="00E06761" w:rsidRDefault="00000000" w:rsidP="455A1B51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335E8" w:rsidRPr="00E06761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2335E8" w:rsidRPr="00E06761">
              <w:rPr>
                <w:rFonts w:ascii="Arial" w:eastAsia="Arial" w:hAnsi="Arial" w:cs="Arial"/>
              </w:rPr>
              <w:t xml:space="preserve"> Støtte for oppfyllelse av konkurransens kvalifikasjonskrav, herunder:</w:t>
            </w:r>
          </w:p>
          <w:p w14:paraId="719475FF" w14:textId="61083792" w:rsidR="5F75B2F3" w:rsidRPr="00E06761" w:rsidRDefault="00000000" w:rsidP="378BFB43">
            <w:pPr>
              <w:spacing w:after="120"/>
              <w:ind w:left="708"/>
              <w:rPr>
                <w:rFonts w:ascii="Arial, Sans-Serif" w:eastAsia="Arial, Sans-Serif" w:hAnsi="Arial, Sans-Serif" w:cs="Arial, Sans-Serif"/>
              </w:rPr>
            </w:pPr>
            <w:sdt>
              <w:sdtPr>
                <w:rPr>
                  <w:rFonts w:ascii="Arial" w:eastAsia="Arial" w:hAnsi="Arial" w:cs="Arial"/>
                </w:rPr>
                <w:id w:val="71143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F75B2F3" w:rsidRPr="00E06761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5F75B2F3" w:rsidRPr="00E06761">
              <w:rPr>
                <w:rFonts w:ascii="Arial" w:eastAsia="Arial" w:hAnsi="Arial" w:cs="Arial"/>
              </w:rPr>
              <w:t xml:space="preserve"> Støtte for oppfyllelse av </w:t>
            </w:r>
            <w:r w:rsidR="5F75B2F3" w:rsidRPr="00E06761">
              <w:rPr>
                <w:rFonts w:ascii="Arial" w:eastAsia="Arial" w:hAnsi="Arial" w:cs="Arial"/>
                <w:i/>
                <w:iCs/>
              </w:rPr>
              <w:t xml:space="preserve">«Krav til økonomisk og finansiell </w:t>
            </w:r>
            <w:r w:rsidR="0096DC97" w:rsidRPr="00E06761">
              <w:rPr>
                <w:rFonts w:ascii="Arial" w:eastAsia="Arial" w:hAnsi="Arial" w:cs="Arial"/>
                <w:i/>
                <w:iCs/>
              </w:rPr>
              <w:t>stilling</w:t>
            </w:r>
            <w:r w:rsidR="5F75B2F3" w:rsidRPr="00E06761">
              <w:rPr>
                <w:rFonts w:ascii="Arial" w:eastAsia="Arial" w:hAnsi="Arial" w:cs="Arial"/>
                <w:i/>
                <w:iCs/>
              </w:rPr>
              <w:t>»</w:t>
            </w:r>
            <w:r w:rsidR="5F75B2F3" w:rsidRPr="00E06761">
              <w:rPr>
                <w:rFonts w:ascii="Arial" w:eastAsia="Arial" w:hAnsi="Arial" w:cs="Arial"/>
              </w:rPr>
              <w:t xml:space="preserve"> </w:t>
            </w:r>
            <w:r w:rsidR="70E53334" w:rsidRPr="00E06761">
              <w:rPr>
                <w:rFonts w:ascii="Arial" w:eastAsia="Arial" w:hAnsi="Arial" w:cs="Arial"/>
                <w:i/>
                <w:iCs/>
              </w:rPr>
              <w:t>se pkt. 6.3.2 Konkurransegrunnlaget</w:t>
            </w:r>
          </w:p>
          <w:p w14:paraId="5BEAF60A" w14:textId="6C4D2F29" w:rsidR="00A7498B" w:rsidRPr="00E06761" w:rsidRDefault="00000000" w:rsidP="00AE264A">
            <w:pPr>
              <w:spacing w:after="240"/>
              <w:ind w:left="708"/>
              <w:rPr>
                <w:rFonts w:ascii="Arial, Sans-Serif" w:eastAsia="Arial, Sans-Serif" w:hAnsi="Arial, Sans-Serif" w:cs="Arial, Sans-Serif"/>
              </w:rPr>
            </w:pPr>
            <w:sdt>
              <w:sdtPr>
                <w:rPr>
                  <w:rFonts w:ascii="Arial" w:eastAsia="Arial" w:hAnsi="Arial" w:cs="Arial"/>
                </w:r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335E8" w:rsidRPr="00E06761">
                  <w:rPr>
                    <w:rFonts w:ascii="Segoe UI Symbol" w:eastAsia="Arial" w:hAnsi="Segoe UI Symbol" w:cs="Segoe UI Symbol"/>
                  </w:rPr>
                  <w:t>☐</w:t>
                </w:r>
              </w:sdtContent>
            </w:sdt>
            <w:r w:rsidR="002335E8" w:rsidRPr="00E06761">
              <w:rPr>
                <w:rFonts w:ascii="Arial" w:eastAsia="Arial" w:hAnsi="Arial" w:cs="Arial"/>
              </w:rPr>
              <w:t xml:space="preserve"> Støtte for oppfyllelse av </w:t>
            </w:r>
            <w:r w:rsidR="002335E8" w:rsidRPr="00E06761">
              <w:rPr>
                <w:rFonts w:ascii="Arial" w:eastAsia="Arial" w:hAnsi="Arial" w:cs="Arial"/>
                <w:i/>
                <w:iCs/>
              </w:rPr>
              <w:t>«Krav til tekniske og faglige kvalifikasjoner»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 xml:space="preserve">, se </w:t>
            </w:r>
            <w:r w:rsidR="00AE264A" w:rsidRPr="00E06761">
              <w:rPr>
                <w:rFonts w:ascii="Arial" w:eastAsia="Arial" w:hAnsi="Arial" w:cs="Arial"/>
                <w:i/>
                <w:iCs/>
              </w:rPr>
              <w:t xml:space="preserve">pkt. </w:t>
            </w:r>
            <w:r w:rsidR="2E0D7F54" w:rsidRPr="00E06761">
              <w:rPr>
                <w:rFonts w:ascii="Arial" w:eastAsia="Arial" w:hAnsi="Arial" w:cs="Arial"/>
                <w:i/>
                <w:iCs/>
              </w:rPr>
              <w:t>6</w:t>
            </w:r>
            <w:r w:rsidR="005641A1" w:rsidRPr="00E06761">
              <w:rPr>
                <w:rFonts w:ascii="Arial" w:eastAsia="Arial" w:hAnsi="Arial" w:cs="Arial"/>
                <w:i/>
                <w:iCs/>
              </w:rPr>
              <w:t>.3.3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 xml:space="preserve"> Konkurransegru</w:t>
            </w:r>
            <w:r w:rsidR="00AE264A" w:rsidRPr="00E06761">
              <w:rPr>
                <w:rFonts w:ascii="Arial" w:eastAsia="Arial" w:hAnsi="Arial" w:cs="Arial"/>
                <w:i/>
                <w:iCs/>
              </w:rPr>
              <w:t>n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>nlaget</w:t>
            </w:r>
          </w:p>
        </w:tc>
      </w:tr>
    </w:tbl>
    <w:p w14:paraId="57E810B8" w14:textId="64DA37BB" w:rsidR="007B4FF2" w:rsidRPr="00E06761" w:rsidRDefault="00000000" w:rsidP="455A1B51">
      <w:pPr>
        <w:jc w:val="left"/>
        <w:rPr>
          <w:rFonts w:ascii="Arial" w:eastAsia="Arial" w:hAnsi="Arial" w:cs="Arial"/>
        </w:rPr>
      </w:pPr>
      <w:sdt>
        <w:sdtPr>
          <w:rPr>
            <w:rFonts w:ascii="Arial" w:eastAsia="Arial" w:hAnsi="Arial" w:cs="Arial"/>
          </w:rPr>
          <w:id w:val="-1584293616"/>
          <w14:checkbox>
            <w14:checked w14:val="0"/>
            <w14:checkedState w14:val="2612" w14:font="MS Gothic"/>
            <w14:uncheckedState w14:val="2610" w14:font="MS Gothic"/>
          </w14:checkbox>
        </w:sdtPr>
        <w:sdtContent/>
      </w:sdt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2418C68A" w14:textId="77777777" w:rsidTr="455A1B51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5ED81E8C" w14:textId="698A8C6D" w:rsidR="00A7498B" w:rsidRPr="00E06761" w:rsidRDefault="002335E8" w:rsidP="455A1B51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Erklæring og signatur på vegne av foretaket som gir støtte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4917A524" w14:textId="77777777" w:rsidTr="455A1B51">
        <w:trPr>
          <w:cantSplit/>
        </w:trPr>
        <w:tc>
          <w:tcPr>
            <w:tcW w:w="9062" w:type="dxa"/>
            <w:gridSpan w:val="2"/>
          </w:tcPr>
          <w:p w14:paraId="65856244" w14:textId="31F4B4AA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 xml:space="preserve">Som samarbeidspartner til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 bekrefter vi at vi forplikter oss til å stille alle nødvendige ressurser til disposisjon for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 i det omfang det er nødvendig for å oppfylle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everandørens kontraktsforpliktelser ved tildeling av kontrakt i konkurransen om </w:t>
            </w:r>
            <w:r w:rsidR="23AAC2B1" w:rsidRPr="00E06761">
              <w:rPr>
                <w:rFonts w:ascii="Arial" w:eastAsia="Arial" w:hAnsi="Arial" w:cs="Arial"/>
              </w:rPr>
              <w:t>Fagsystem for kirkelige aktiviteter «Church Management System».</w:t>
            </w:r>
          </w:p>
        </w:tc>
      </w:tr>
      <w:tr w:rsidR="00626F12" w:rsidRPr="00E06761" w14:paraId="79238BEF" w14:textId="77777777" w:rsidTr="455A1B51">
        <w:trPr>
          <w:cantSplit/>
        </w:trPr>
        <w:tc>
          <w:tcPr>
            <w:tcW w:w="3539" w:type="dxa"/>
          </w:tcPr>
          <w:p w14:paraId="2B273923" w14:textId="77777777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1AC7AC23" w14:textId="77777777" w:rsidR="00A7498B" w:rsidRPr="00E06761" w:rsidRDefault="00A7498B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73EB6315" w14:textId="77777777" w:rsidTr="455A1B51">
        <w:trPr>
          <w:cantSplit/>
          <w:trHeight w:val="610"/>
        </w:trPr>
        <w:tc>
          <w:tcPr>
            <w:tcW w:w="3539" w:type="dxa"/>
          </w:tcPr>
          <w:p w14:paraId="63BC4C21" w14:textId="77777777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Underskrift</w:t>
            </w:r>
          </w:p>
          <w:p w14:paraId="49C17504" w14:textId="77777777" w:rsidR="00A7498B" w:rsidRPr="00E06761" w:rsidRDefault="002335E8" w:rsidP="455A1B51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18"/>
                <w:szCs w:val="18"/>
              </w:rPr>
            </w:pPr>
            <w:r w:rsidRPr="00E06761">
              <w:rPr>
                <w:rFonts w:ascii="Arial" w:eastAsia="Arial" w:hAnsi="Arial" w:cs="Arial"/>
                <w:i/>
                <w:iCs/>
                <w:sz w:val="18"/>
                <w:szCs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DB2EAEE" w14:textId="77777777" w:rsidR="00A7498B" w:rsidRPr="00E06761" w:rsidRDefault="00A7498B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7825A89" w14:textId="77777777" w:rsidR="00A7498B" w:rsidRPr="007B4FF2" w:rsidRDefault="00A7498B" w:rsidP="455A1B51">
      <w:pPr>
        <w:jc w:val="left"/>
        <w:rPr>
          <w:rFonts w:ascii="Arial" w:eastAsia="Arial" w:hAnsi="Arial" w:cs="Arial"/>
        </w:rPr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7EE65" w14:textId="77777777" w:rsidR="00C75511" w:rsidRPr="00E06761" w:rsidRDefault="00C75511" w:rsidP="00186E6B">
      <w:r w:rsidRPr="00E06761">
        <w:separator/>
      </w:r>
    </w:p>
    <w:p w14:paraId="4521577B" w14:textId="77777777" w:rsidR="00C75511" w:rsidRPr="00E06761" w:rsidRDefault="00C75511" w:rsidP="00186E6B"/>
    <w:p w14:paraId="2B25EBC4" w14:textId="77777777" w:rsidR="00C75511" w:rsidRPr="00E06761" w:rsidRDefault="00C75511" w:rsidP="00186E6B"/>
    <w:p w14:paraId="68D28F20" w14:textId="77777777" w:rsidR="00C75511" w:rsidRPr="00E06761" w:rsidRDefault="00C75511" w:rsidP="00186E6B"/>
  </w:endnote>
  <w:endnote w:type="continuationSeparator" w:id="0">
    <w:p w14:paraId="01E7D387" w14:textId="77777777" w:rsidR="00C75511" w:rsidRPr="00E06761" w:rsidRDefault="00C75511" w:rsidP="00186E6B">
      <w:r w:rsidRPr="00E06761">
        <w:continuationSeparator/>
      </w:r>
    </w:p>
    <w:p w14:paraId="35AA83D6" w14:textId="77777777" w:rsidR="00C75511" w:rsidRPr="00E06761" w:rsidRDefault="00C75511" w:rsidP="00186E6B"/>
    <w:p w14:paraId="69907F82" w14:textId="77777777" w:rsidR="00C75511" w:rsidRPr="00E06761" w:rsidRDefault="00C75511" w:rsidP="00186E6B"/>
    <w:p w14:paraId="67789C1B" w14:textId="77777777" w:rsidR="00C75511" w:rsidRPr="00E06761" w:rsidRDefault="00C75511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D7BCD2F2-35D3-4C0E-9506-70467BEFE2C9}"/>
    <w:embedBold r:id="rId2" w:fontKey="{BF24EAFD-CDFB-4545-840A-B0BA4D0C943B}"/>
    <w:embedItalic r:id="rId3" w:fontKey="{A6FC52C7-29E6-4896-A057-B53E9F752418}"/>
    <w:embedBoldItalic r:id="rId4" w:fontKey="{9D0C1FC4-E2B5-40AD-9DD4-46E67777E6C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D71B02D-9BE9-4C06-B6D9-5E270E6B14B9}"/>
    <w:embedBold r:id="rId6" w:fontKey="{A0831245-F608-4EF9-B892-56CB284350D5}"/>
    <w:embedItalic r:id="rId7" w:fontKey="{F1C1FFB3-78C4-4D47-A3F0-31A408BF2899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8495DA44-77D0-4531-8FC5-4084FB9E8491}"/>
    <w:embedItalic r:id="rId9" w:fontKey="{22D92931-97CC-4C7B-BA1F-C600E6E0FE5B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C25323E1-7A42-43BA-810C-913D993F9E71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9AC9B448-6433-4F3F-8185-438CC551850F}"/>
    <w:embedBold r:id="rId12" w:fontKey="{FC926F5B-49A4-42DC-8655-58DAF011BF14}"/>
    <w:embedItalic r:id="rId13" w:fontKey="{11DC17D4-3EFE-41CB-9F6D-504B1F21D7C6}"/>
    <w:embedBoldItalic r:id="rId14" w:fontKey="{49D1DCEB-AA10-4523-9F1C-FCDA81597D3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CC6E628F-31BA-4C69-9AC5-C534F7098970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DD587ADF-D89D-4728-8C0E-0632B9B49BF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, Sans-Serif">
    <w:altName w:val="Arial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7" w:fontKey="{5B2DDEBB-FD93-41CD-8A2D-5948FD57BE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26F12" w:rsidRPr="00E06761" w14:paraId="7DBC449C" w14:textId="77777777" w:rsidTr="00CC43D2">
      <w:tc>
        <w:tcPr>
          <w:tcW w:w="3020" w:type="dxa"/>
        </w:tcPr>
        <w:p w14:paraId="45C2025B" w14:textId="6519F7D8" w:rsidR="00CC43D2" w:rsidRPr="00E06761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E06761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E06761" w:rsidRDefault="002335E8" w:rsidP="00186E6B">
          <w:pPr>
            <w:pStyle w:val="Topp-ogbunntekst"/>
            <w:jc w:val="right"/>
            <w:rPr>
              <w:b/>
              <w:noProof/>
            </w:rPr>
          </w:pP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 xml:space="preserve"> PAGE 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  <w:r w:rsidRPr="00E06761">
            <w:rPr>
              <w:noProof/>
            </w:rPr>
            <w:t xml:space="preserve"> av </w:t>
          </w: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>NUMPAGES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</w:p>
      </w:tc>
    </w:tr>
  </w:tbl>
  <w:p w14:paraId="5E4844E8" w14:textId="77777777" w:rsidR="00186E6B" w:rsidRPr="00E06761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26F12" w:rsidRPr="00E06761" w14:paraId="20C5EB3B" w14:textId="77777777">
      <w:tc>
        <w:tcPr>
          <w:tcW w:w="3020" w:type="dxa"/>
        </w:tcPr>
        <w:p w14:paraId="24AC5077" w14:textId="6D60140B" w:rsidR="007B4FF2" w:rsidRPr="00E06761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E06761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E06761" w:rsidRDefault="002335E8" w:rsidP="007B4FF2">
          <w:pPr>
            <w:pStyle w:val="Topp-ogbunntekst"/>
            <w:spacing w:after="120"/>
            <w:jc w:val="right"/>
            <w:rPr>
              <w:b/>
              <w:noProof/>
            </w:rPr>
          </w:pP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 xml:space="preserve"> PAGE 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1</w:t>
          </w:r>
          <w:r w:rsidRPr="00E06761">
            <w:rPr>
              <w:noProof/>
            </w:rPr>
            <w:fldChar w:fldCharType="end"/>
          </w:r>
          <w:r w:rsidRPr="00E06761">
            <w:rPr>
              <w:noProof/>
            </w:rPr>
            <w:t xml:space="preserve"> av </w:t>
          </w: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>NUMPAGES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</w:p>
      </w:tc>
    </w:tr>
  </w:tbl>
  <w:p w14:paraId="50A453DD" w14:textId="77777777" w:rsidR="007B4FF2" w:rsidRPr="00E06761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76A11" w14:textId="77777777" w:rsidR="00C75511" w:rsidRPr="00E06761" w:rsidRDefault="00C75511" w:rsidP="00186E6B">
      <w:r w:rsidRPr="00E06761">
        <w:separator/>
      </w:r>
    </w:p>
    <w:p w14:paraId="62ECDF52" w14:textId="77777777" w:rsidR="00C75511" w:rsidRPr="00E06761" w:rsidRDefault="00C75511" w:rsidP="00186E6B"/>
    <w:p w14:paraId="34404221" w14:textId="77777777" w:rsidR="00C75511" w:rsidRPr="00E06761" w:rsidRDefault="00C75511" w:rsidP="00186E6B"/>
  </w:footnote>
  <w:footnote w:type="continuationSeparator" w:id="0">
    <w:p w14:paraId="46C88C28" w14:textId="77777777" w:rsidR="00C75511" w:rsidRPr="00E06761" w:rsidRDefault="00C75511" w:rsidP="00186E6B">
      <w:r w:rsidRPr="00E06761">
        <w:continuationSeparator/>
      </w:r>
    </w:p>
    <w:p w14:paraId="16B5BF2A" w14:textId="77777777" w:rsidR="00C75511" w:rsidRPr="00E06761" w:rsidRDefault="00C75511" w:rsidP="00186E6B"/>
    <w:p w14:paraId="55735F8F" w14:textId="77777777" w:rsidR="00C75511" w:rsidRPr="00E06761" w:rsidRDefault="00C75511" w:rsidP="00186E6B"/>
    <w:p w14:paraId="4625DEB8" w14:textId="77777777" w:rsidR="00C75511" w:rsidRPr="00E06761" w:rsidRDefault="00C75511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62092F26" w:rsidR="00DF22C7" w:rsidRPr="00E06761" w:rsidRDefault="00CF2B07" w:rsidP="00DF22C7">
    <w:pPr>
      <w:pStyle w:val="Topp-ogbunntekst"/>
      <w:rPr>
        <w:noProof/>
      </w:rPr>
    </w:pPr>
    <w:r w:rsidRPr="00E06761">
      <w:rPr>
        <w:noProof/>
      </w:rPr>
      <w:drawing>
        <wp:anchor distT="0" distB="0" distL="114300" distR="114300" simplePos="0" relativeHeight="251658240" behindDoc="0" locked="0" layoutInCell="1" allowOverlap="1" wp14:anchorId="1562A132" wp14:editId="3CAB49DB">
          <wp:simplePos x="0" y="0"/>
          <wp:positionH relativeFrom="margin">
            <wp:align>left</wp:align>
          </wp:positionH>
          <wp:positionV relativeFrom="margin">
            <wp:posOffset>-644028</wp:posOffset>
          </wp:positionV>
          <wp:extent cx="2120900" cy="354330"/>
          <wp:effectExtent l="0" t="0" r="0" b="7620"/>
          <wp:wrapSquare wrapText="bothSides"/>
          <wp:docPr id="1111221877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900" cy="354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3ACFA64" w14:textId="73E046A9" w:rsidR="00E9590A" w:rsidRPr="00E06761" w:rsidRDefault="00E90549" w:rsidP="003E3902">
    <w:pPr>
      <w:pStyle w:val="Topptekst"/>
      <w:spacing w:after="240"/>
      <w:rPr>
        <w:rFonts w:ascii="Arial" w:eastAsia="Arial" w:hAnsi="Arial" w:cs="Arial"/>
        <w:sz w:val="16"/>
        <w:szCs w:val="16"/>
      </w:rPr>
    </w:pPr>
    <w:r w:rsidRPr="00E06761">
      <w:rPr>
        <w:rFonts w:ascii="Arial" w:eastAsia="Arial" w:hAnsi="Arial" w:cs="Arial"/>
        <w:sz w:val="16"/>
        <w:szCs w:val="16"/>
      </w:rPr>
      <w:br/>
    </w:r>
    <w:r w:rsidR="570B9236" w:rsidRPr="00E06761">
      <w:rPr>
        <w:rFonts w:ascii="Arial" w:eastAsia="Arial" w:hAnsi="Arial" w:cs="Arial"/>
        <w:sz w:val="16"/>
        <w:szCs w:val="16"/>
      </w:rPr>
      <w:t>Vedlegg 3 - 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0982B064" w:rsidR="00DF22C7" w:rsidRPr="00E06761" w:rsidRDefault="570B9236" w:rsidP="34404660">
    <w:pPr>
      <w:pStyle w:val="Topp-ogbunntekst"/>
      <w:rPr>
        <w:noProof/>
      </w:rPr>
    </w:pPr>
    <w:r w:rsidRPr="00E06761">
      <w:rPr>
        <w:noProof/>
      </w:rPr>
      <w:drawing>
        <wp:inline distT="0" distB="0" distL="0" distR="0" wp14:anchorId="40E6A696" wp14:editId="14ABC02E">
          <wp:extent cx="2114550" cy="361950"/>
          <wp:effectExtent l="0" t="0" r="0" b="0"/>
          <wp:docPr id="130570564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570564" name="Picture 13057056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2BC956E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F94281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44FBE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1202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B2B3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8E97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BC44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5A52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63464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A348D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B8047A" w:tentative="1">
      <w:start w:val="1"/>
      <w:numFmt w:val="lowerLetter"/>
      <w:lvlText w:val="%2."/>
      <w:lvlJc w:val="left"/>
      <w:pPr>
        <w:ind w:left="1440" w:hanging="360"/>
      </w:pPr>
    </w:lvl>
    <w:lvl w:ilvl="2" w:tplc="1EC83DA0" w:tentative="1">
      <w:start w:val="1"/>
      <w:numFmt w:val="lowerRoman"/>
      <w:lvlText w:val="%3."/>
      <w:lvlJc w:val="right"/>
      <w:pPr>
        <w:ind w:left="2160" w:hanging="180"/>
      </w:pPr>
    </w:lvl>
    <w:lvl w:ilvl="3" w:tplc="6BCCF244" w:tentative="1">
      <w:start w:val="1"/>
      <w:numFmt w:val="decimal"/>
      <w:lvlText w:val="%4."/>
      <w:lvlJc w:val="left"/>
      <w:pPr>
        <w:ind w:left="2880" w:hanging="360"/>
      </w:pPr>
    </w:lvl>
    <w:lvl w:ilvl="4" w:tplc="B90694E4" w:tentative="1">
      <w:start w:val="1"/>
      <w:numFmt w:val="lowerLetter"/>
      <w:lvlText w:val="%5."/>
      <w:lvlJc w:val="left"/>
      <w:pPr>
        <w:ind w:left="3600" w:hanging="360"/>
      </w:pPr>
    </w:lvl>
    <w:lvl w:ilvl="5" w:tplc="802C8B36" w:tentative="1">
      <w:start w:val="1"/>
      <w:numFmt w:val="lowerRoman"/>
      <w:lvlText w:val="%6."/>
      <w:lvlJc w:val="right"/>
      <w:pPr>
        <w:ind w:left="4320" w:hanging="180"/>
      </w:pPr>
    </w:lvl>
    <w:lvl w:ilvl="6" w:tplc="16A2A248" w:tentative="1">
      <w:start w:val="1"/>
      <w:numFmt w:val="decimal"/>
      <w:lvlText w:val="%7."/>
      <w:lvlJc w:val="left"/>
      <w:pPr>
        <w:ind w:left="5040" w:hanging="360"/>
      </w:pPr>
    </w:lvl>
    <w:lvl w:ilvl="7" w:tplc="4A5E75A0" w:tentative="1">
      <w:start w:val="1"/>
      <w:numFmt w:val="lowerLetter"/>
      <w:lvlText w:val="%8."/>
      <w:lvlJc w:val="left"/>
      <w:pPr>
        <w:ind w:left="5760" w:hanging="360"/>
      </w:pPr>
    </w:lvl>
    <w:lvl w:ilvl="8" w:tplc="0592FD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6ECA320">
      <w:start w:val="1"/>
      <w:numFmt w:val="lowerLetter"/>
      <w:lvlText w:val="%1)"/>
      <w:lvlJc w:val="left"/>
      <w:pPr>
        <w:ind w:left="720" w:hanging="360"/>
      </w:pPr>
    </w:lvl>
    <w:lvl w:ilvl="1" w:tplc="A5E255D4" w:tentative="1">
      <w:start w:val="1"/>
      <w:numFmt w:val="lowerLetter"/>
      <w:lvlText w:val="%2."/>
      <w:lvlJc w:val="left"/>
      <w:pPr>
        <w:ind w:left="1440" w:hanging="360"/>
      </w:pPr>
    </w:lvl>
    <w:lvl w:ilvl="2" w:tplc="379A8AB6" w:tentative="1">
      <w:start w:val="1"/>
      <w:numFmt w:val="lowerRoman"/>
      <w:lvlText w:val="%3."/>
      <w:lvlJc w:val="right"/>
      <w:pPr>
        <w:ind w:left="2160" w:hanging="180"/>
      </w:pPr>
    </w:lvl>
    <w:lvl w:ilvl="3" w:tplc="08E48D0C" w:tentative="1">
      <w:start w:val="1"/>
      <w:numFmt w:val="decimal"/>
      <w:lvlText w:val="%4."/>
      <w:lvlJc w:val="left"/>
      <w:pPr>
        <w:ind w:left="2880" w:hanging="360"/>
      </w:pPr>
    </w:lvl>
    <w:lvl w:ilvl="4" w:tplc="7BEEF5EC" w:tentative="1">
      <w:start w:val="1"/>
      <w:numFmt w:val="lowerLetter"/>
      <w:lvlText w:val="%5."/>
      <w:lvlJc w:val="left"/>
      <w:pPr>
        <w:ind w:left="3600" w:hanging="360"/>
      </w:pPr>
    </w:lvl>
    <w:lvl w:ilvl="5" w:tplc="132CE758" w:tentative="1">
      <w:start w:val="1"/>
      <w:numFmt w:val="lowerRoman"/>
      <w:lvlText w:val="%6."/>
      <w:lvlJc w:val="right"/>
      <w:pPr>
        <w:ind w:left="4320" w:hanging="180"/>
      </w:pPr>
    </w:lvl>
    <w:lvl w:ilvl="6" w:tplc="BD68DC48" w:tentative="1">
      <w:start w:val="1"/>
      <w:numFmt w:val="decimal"/>
      <w:lvlText w:val="%7."/>
      <w:lvlJc w:val="left"/>
      <w:pPr>
        <w:ind w:left="5040" w:hanging="360"/>
      </w:pPr>
    </w:lvl>
    <w:lvl w:ilvl="7" w:tplc="3BB01A5E" w:tentative="1">
      <w:start w:val="1"/>
      <w:numFmt w:val="lowerLetter"/>
      <w:lvlText w:val="%8."/>
      <w:lvlJc w:val="left"/>
      <w:pPr>
        <w:ind w:left="5760" w:hanging="360"/>
      </w:pPr>
    </w:lvl>
    <w:lvl w:ilvl="8" w:tplc="E988966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EC16879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BC279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FF8F4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1CBC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96A4D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A347FD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9414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A80A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2436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D2BAC22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5888D8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FCAED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32D0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001F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BA56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DAE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7E77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8A9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F9A9022">
      <w:start w:val="1"/>
      <w:numFmt w:val="decimal"/>
      <w:lvlText w:val="%1."/>
      <w:lvlJc w:val="left"/>
      <w:pPr>
        <w:ind w:left="1428" w:hanging="360"/>
      </w:pPr>
    </w:lvl>
    <w:lvl w:ilvl="1" w:tplc="D9A08496" w:tentative="1">
      <w:start w:val="1"/>
      <w:numFmt w:val="lowerLetter"/>
      <w:lvlText w:val="%2."/>
      <w:lvlJc w:val="left"/>
      <w:pPr>
        <w:ind w:left="2148" w:hanging="360"/>
      </w:pPr>
    </w:lvl>
    <w:lvl w:ilvl="2" w:tplc="F5DA4106" w:tentative="1">
      <w:start w:val="1"/>
      <w:numFmt w:val="lowerRoman"/>
      <w:lvlText w:val="%3."/>
      <w:lvlJc w:val="right"/>
      <w:pPr>
        <w:ind w:left="2868" w:hanging="180"/>
      </w:pPr>
    </w:lvl>
    <w:lvl w:ilvl="3" w:tplc="FEACB472" w:tentative="1">
      <w:start w:val="1"/>
      <w:numFmt w:val="decimal"/>
      <w:lvlText w:val="%4."/>
      <w:lvlJc w:val="left"/>
      <w:pPr>
        <w:ind w:left="3588" w:hanging="360"/>
      </w:pPr>
    </w:lvl>
    <w:lvl w:ilvl="4" w:tplc="E9E6B406" w:tentative="1">
      <w:start w:val="1"/>
      <w:numFmt w:val="lowerLetter"/>
      <w:lvlText w:val="%5."/>
      <w:lvlJc w:val="left"/>
      <w:pPr>
        <w:ind w:left="4308" w:hanging="360"/>
      </w:pPr>
    </w:lvl>
    <w:lvl w:ilvl="5" w:tplc="F7E84C56" w:tentative="1">
      <w:start w:val="1"/>
      <w:numFmt w:val="lowerRoman"/>
      <w:lvlText w:val="%6."/>
      <w:lvlJc w:val="right"/>
      <w:pPr>
        <w:ind w:left="5028" w:hanging="180"/>
      </w:pPr>
    </w:lvl>
    <w:lvl w:ilvl="6" w:tplc="F0EE6DE2" w:tentative="1">
      <w:start w:val="1"/>
      <w:numFmt w:val="decimal"/>
      <w:lvlText w:val="%7."/>
      <w:lvlJc w:val="left"/>
      <w:pPr>
        <w:ind w:left="5748" w:hanging="360"/>
      </w:pPr>
    </w:lvl>
    <w:lvl w:ilvl="7" w:tplc="EE328B1A" w:tentative="1">
      <w:start w:val="1"/>
      <w:numFmt w:val="lowerLetter"/>
      <w:lvlText w:val="%8."/>
      <w:lvlJc w:val="left"/>
      <w:pPr>
        <w:ind w:left="6468" w:hanging="360"/>
      </w:pPr>
    </w:lvl>
    <w:lvl w:ilvl="8" w:tplc="DE02763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93A31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6EF635C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8C21FC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808E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A8FD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9A6EC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A0E9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DEE0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42CB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B9CEB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EADB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9612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A96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A679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A21A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D034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9E46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66ED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4AAACB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C6E5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EC62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1CD7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2C25D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B424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922D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ACAC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C5AD3B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2A3CC83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A26FD0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F700E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D88EF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4A823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E0479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8FECD6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F00E2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6AF4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3D4D"/>
    <w:rsid w:val="00022553"/>
    <w:rsid w:val="000228B6"/>
    <w:rsid w:val="0003165C"/>
    <w:rsid w:val="00032B93"/>
    <w:rsid w:val="00035ADF"/>
    <w:rsid w:val="00042ADA"/>
    <w:rsid w:val="0004399C"/>
    <w:rsid w:val="00054A7F"/>
    <w:rsid w:val="00060C61"/>
    <w:rsid w:val="00061151"/>
    <w:rsid w:val="00065998"/>
    <w:rsid w:val="00066E44"/>
    <w:rsid w:val="00070BC7"/>
    <w:rsid w:val="0007375C"/>
    <w:rsid w:val="00083E71"/>
    <w:rsid w:val="00087658"/>
    <w:rsid w:val="000879B2"/>
    <w:rsid w:val="000919B3"/>
    <w:rsid w:val="00092A2E"/>
    <w:rsid w:val="00092B13"/>
    <w:rsid w:val="000934B2"/>
    <w:rsid w:val="00093574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0F68BB"/>
    <w:rsid w:val="00105EC1"/>
    <w:rsid w:val="001079C5"/>
    <w:rsid w:val="00110A65"/>
    <w:rsid w:val="00122164"/>
    <w:rsid w:val="001233F9"/>
    <w:rsid w:val="00123FD1"/>
    <w:rsid w:val="00125A46"/>
    <w:rsid w:val="00127BCA"/>
    <w:rsid w:val="00134F58"/>
    <w:rsid w:val="0014675F"/>
    <w:rsid w:val="00151406"/>
    <w:rsid w:val="00152CF3"/>
    <w:rsid w:val="00154146"/>
    <w:rsid w:val="00154478"/>
    <w:rsid w:val="00160F7D"/>
    <w:rsid w:val="0018005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4B46"/>
    <w:rsid w:val="001D6D6E"/>
    <w:rsid w:val="001D6D98"/>
    <w:rsid w:val="001E1D06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959"/>
    <w:rsid w:val="00223CC9"/>
    <w:rsid w:val="00225590"/>
    <w:rsid w:val="0023147B"/>
    <w:rsid w:val="002335E8"/>
    <w:rsid w:val="00233AEB"/>
    <w:rsid w:val="0023576B"/>
    <w:rsid w:val="00235B71"/>
    <w:rsid w:val="00241CF1"/>
    <w:rsid w:val="00241FE6"/>
    <w:rsid w:val="00244E14"/>
    <w:rsid w:val="0024706F"/>
    <w:rsid w:val="00247863"/>
    <w:rsid w:val="0025220C"/>
    <w:rsid w:val="002522A9"/>
    <w:rsid w:val="0025486F"/>
    <w:rsid w:val="00254AEA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6CEC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3E3902"/>
    <w:rsid w:val="003F7BD8"/>
    <w:rsid w:val="00401CB3"/>
    <w:rsid w:val="00404E51"/>
    <w:rsid w:val="0041083E"/>
    <w:rsid w:val="00415C2F"/>
    <w:rsid w:val="00415CA0"/>
    <w:rsid w:val="00426008"/>
    <w:rsid w:val="0043027E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19C5"/>
    <w:rsid w:val="004A3FFC"/>
    <w:rsid w:val="004B1F5C"/>
    <w:rsid w:val="004B4364"/>
    <w:rsid w:val="004B4C1D"/>
    <w:rsid w:val="004C05DB"/>
    <w:rsid w:val="004C6029"/>
    <w:rsid w:val="004D1238"/>
    <w:rsid w:val="004D6475"/>
    <w:rsid w:val="004E6352"/>
    <w:rsid w:val="004F542C"/>
    <w:rsid w:val="004F6C04"/>
    <w:rsid w:val="004F722E"/>
    <w:rsid w:val="005006CD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41A1"/>
    <w:rsid w:val="0056728E"/>
    <w:rsid w:val="005726E9"/>
    <w:rsid w:val="005733FB"/>
    <w:rsid w:val="0057535E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36EC"/>
    <w:rsid w:val="005B4DA4"/>
    <w:rsid w:val="005C22EA"/>
    <w:rsid w:val="005C5EA1"/>
    <w:rsid w:val="005E26A9"/>
    <w:rsid w:val="005E6F99"/>
    <w:rsid w:val="005F0D36"/>
    <w:rsid w:val="006030CC"/>
    <w:rsid w:val="00611EB6"/>
    <w:rsid w:val="006248E6"/>
    <w:rsid w:val="00626BA1"/>
    <w:rsid w:val="00626F12"/>
    <w:rsid w:val="0063692B"/>
    <w:rsid w:val="00636C7A"/>
    <w:rsid w:val="00637676"/>
    <w:rsid w:val="006413B1"/>
    <w:rsid w:val="00641C91"/>
    <w:rsid w:val="00651B3B"/>
    <w:rsid w:val="00656732"/>
    <w:rsid w:val="00665A4C"/>
    <w:rsid w:val="00666D00"/>
    <w:rsid w:val="00671AB3"/>
    <w:rsid w:val="0067460D"/>
    <w:rsid w:val="00674C7C"/>
    <w:rsid w:val="00681DB1"/>
    <w:rsid w:val="00683082"/>
    <w:rsid w:val="00683225"/>
    <w:rsid w:val="00684925"/>
    <w:rsid w:val="006849CA"/>
    <w:rsid w:val="0069004E"/>
    <w:rsid w:val="006919ED"/>
    <w:rsid w:val="006A0987"/>
    <w:rsid w:val="006A7977"/>
    <w:rsid w:val="006B2B0F"/>
    <w:rsid w:val="006C0B8B"/>
    <w:rsid w:val="006C574B"/>
    <w:rsid w:val="006C5E78"/>
    <w:rsid w:val="006C7485"/>
    <w:rsid w:val="006D3385"/>
    <w:rsid w:val="006E22D8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5D00"/>
    <w:rsid w:val="00746526"/>
    <w:rsid w:val="00750D5A"/>
    <w:rsid w:val="00755257"/>
    <w:rsid w:val="00762CC7"/>
    <w:rsid w:val="007642D8"/>
    <w:rsid w:val="0076560E"/>
    <w:rsid w:val="00773436"/>
    <w:rsid w:val="0077753B"/>
    <w:rsid w:val="00790A9C"/>
    <w:rsid w:val="00792741"/>
    <w:rsid w:val="007A2680"/>
    <w:rsid w:val="007A5804"/>
    <w:rsid w:val="007B15D0"/>
    <w:rsid w:val="007B2B2C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47D5A"/>
    <w:rsid w:val="00852929"/>
    <w:rsid w:val="008562D7"/>
    <w:rsid w:val="00856C4B"/>
    <w:rsid w:val="00860679"/>
    <w:rsid w:val="00865DDB"/>
    <w:rsid w:val="00872B54"/>
    <w:rsid w:val="00874D4B"/>
    <w:rsid w:val="00877EF5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D67B2"/>
    <w:rsid w:val="008F2D50"/>
    <w:rsid w:val="008F665F"/>
    <w:rsid w:val="00900FA3"/>
    <w:rsid w:val="00902A1E"/>
    <w:rsid w:val="00906A61"/>
    <w:rsid w:val="00907ED9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6DC97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B6FF4"/>
    <w:rsid w:val="009C68BA"/>
    <w:rsid w:val="009C6F3B"/>
    <w:rsid w:val="009D0190"/>
    <w:rsid w:val="009D26AE"/>
    <w:rsid w:val="009E0D4D"/>
    <w:rsid w:val="009E192C"/>
    <w:rsid w:val="009F79C1"/>
    <w:rsid w:val="00A00019"/>
    <w:rsid w:val="00A02E4A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4AF4"/>
    <w:rsid w:val="00A54B2E"/>
    <w:rsid w:val="00A57A87"/>
    <w:rsid w:val="00A60E8E"/>
    <w:rsid w:val="00A622B3"/>
    <w:rsid w:val="00A6295C"/>
    <w:rsid w:val="00A67C35"/>
    <w:rsid w:val="00A70DF6"/>
    <w:rsid w:val="00A72B0A"/>
    <w:rsid w:val="00A7498B"/>
    <w:rsid w:val="00A77177"/>
    <w:rsid w:val="00A901BA"/>
    <w:rsid w:val="00A95E15"/>
    <w:rsid w:val="00A96708"/>
    <w:rsid w:val="00AA180B"/>
    <w:rsid w:val="00AA6DAB"/>
    <w:rsid w:val="00AB0636"/>
    <w:rsid w:val="00AB12A1"/>
    <w:rsid w:val="00AB77CB"/>
    <w:rsid w:val="00AC0785"/>
    <w:rsid w:val="00AD3941"/>
    <w:rsid w:val="00AD3AFA"/>
    <w:rsid w:val="00AE264A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274D"/>
    <w:rsid w:val="00B45345"/>
    <w:rsid w:val="00B525ED"/>
    <w:rsid w:val="00B53092"/>
    <w:rsid w:val="00B5493D"/>
    <w:rsid w:val="00B55A00"/>
    <w:rsid w:val="00B607F4"/>
    <w:rsid w:val="00B660B6"/>
    <w:rsid w:val="00B72FB0"/>
    <w:rsid w:val="00B8410D"/>
    <w:rsid w:val="00B8473D"/>
    <w:rsid w:val="00B8528A"/>
    <w:rsid w:val="00B92BBE"/>
    <w:rsid w:val="00B9652A"/>
    <w:rsid w:val="00BA134E"/>
    <w:rsid w:val="00BA2B96"/>
    <w:rsid w:val="00BA3F0E"/>
    <w:rsid w:val="00BA73E4"/>
    <w:rsid w:val="00BC0A3F"/>
    <w:rsid w:val="00BC3935"/>
    <w:rsid w:val="00BC52AF"/>
    <w:rsid w:val="00BC62CC"/>
    <w:rsid w:val="00BC7133"/>
    <w:rsid w:val="00BC72EB"/>
    <w:rsid w:val="00BC7D4D"/>
    <w:rsid w:val="00BD005A"/>
    <w:rsid w:val="00BE00DE"/>
    <w:rsid w:val="00BE62A9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078A7"/>
    <w:rsid w:val="00C10249"/>
    <w:rsid w:val="00C2419E"/>
    <w:rsid w:val="00C25A55"/>
    <w:rsid w:val="00C26056"/>
    <w:rsid w:val="00C34229"/>
    <w:rsid w:val="00C34751"/>
    <w:rsid w:val="00C3674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5511"/>
    <w:rsid w:val="00C767E0"/>
    <w:rsid w:val="00C76C31"/>
    <w:rsid w:val="00C8053C"/>
    <w:rsid w:val="00C80771"/>
    <w:rsid w:val="00C80A83"/>
    <w:rsid w:val="00C8395C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2B07"/>
    <w:rsid w:val="00CF2F4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260A9"/>
    <w:rsid w:val="00D34A86"/>
    <w:rsid w:val="00D505D1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C5CF3"/>
    <w:rsid w:val="00DD17E8"/>
    <w:rsid w:val="00DD2B22"/>
    <w:rsid w:val="00DD53C2"/>
    <w:rsid w:val="00DE5FA8"/>
    <w:rsid w:val="00DE68FD"/>
    <w:rsid w:val="00DF22C7"/>
    <w:rsid w:val="00DF27B4"/>
    <w:rsid w:val="00DF6CDC"/>
    <w:rsid w:val="00E014BD"/>
    <w:rsid w:val="00E06761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0FC0"/>
    <w:rsid w:val="00E55429"/>
    <w:rsid w:val="00E55FC3"/>
    <w:rsid w:val="00E61FD3"/>
    <w:rsid w:val="00E62DF6"/>
    <w:rsid w:val="00E62E4E"/>
    <w:rsid w:val="00E66EF6"/>
    <w:rsid w:val="00E76EE6"/>
    <w:rsid w:val="00E835DA"/>
    <w:rsid w:val="00E83D43"/>
    <w:rsid w:val="00E8438C"/>
    <w:rsid w:val="00E90549"/>
    <w:rsid w:val="00E9590A"/>
    <w:rsid w:val="00E969C2"/>
    <w:rsid w:val="00EA1DDE"/>
    <w:rsid w:val="00EA5F43"/>
    <w:rsid w:val="00EB220B"/>
    <w:rsid w:val="00EB5E29"/>
    <w:rsid w:val="00EC2187"/>
    <w:rsid w:val="00EC2558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47410"/>
    <w:rsid w:val="00F5625A"/>
    <w:rsid w:val="00F566DF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B78E2"/>
    <w:rsid w:val="00FC7D2A"/>
    <w:rsid w:val="00FD0934"/>
    <w:rsid w:val="00FD260E"/>
    <w:rsid w:val="00FD4A10"/>
    <w:rsid w:val="00FD7835"/>
    <w:rsid w:val="00FE0834"/>
    <w:rsid w:val="00FE4A96"/>
    <w:rsid w:val="00FE665E"/>
    <w:rsid w:val="00FF5609"/>
    <w:rsid w:val="00FF6074"/>
    <w:rsid w:val="0BB0851F"/>
    <w:rsid w:val="0C729D04"/>
    <w:rsid w:val="1875B621"/>
    <w:rsid w:val="18F07746"/>
    <w:rsid w:val="225201A5"/>
    <w:rsid w:val="23AAC2B1"/>
    <w:rsid w:val="2603E18F"/>
    <w:rsid w:val="293B884E"/>
    <w:rsid w:val="2E0D7F54"/>
    <w:rsid w:val="2E397EFA"/>
    <w:rsid w:val="34404660"/>
    <w:rsid w:val="378BFB43"/>
    <w:rsid w:val="39AF0C0F"/>
    <w:rsid w:val="3C9CF3C3"/>
    <w:rsid w:val="426304C8"/>
    <w:rsid w:val="455A1B51"/>
    <w:rsid w:val="46A7990A"/>
    <w:rsid w:val="4CB677EA"/>
    <w:rsid w:val="5112255A"/>
    <w:rsid w:val="559B8945"/>
    <w:rsid w:val="56968031"/>
    <w:rsid w:val="570B9236"/>
    <w:rsid w:val="5AAB945C"/>
    <w:rsid w:val="5B0E9C1C"/>
    <w:rsid w:val="5C0AD9BE"/>
    <w:rsid w:val="5E0D48FA"/>
    <w:rsid w:val="5F75B2F3"/>
    <w:rsid w:val="617D11A3"/>
    <w:rsid w:val="63A06A47"/>
    <w:rsid w:val="6AB68C99"/>
    <w:rsid w:val="6D324FF7"/>
    <w:rsid w:val="70E53334"/>
    <w:rsid w:val="76EDDC2F"/>
    <w:rsid w:val="7CD64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7698B141-2774-4F3F-BF3F-693E79F40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6030CC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6" ma:contentTypeDescription="Opprett et nytt dokument." ma:contentTypeScope="" ma:versionID="6f4d1612a697d1d9ba894d059db703da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117241ecca089614cff2bd27e98f5e97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1570894-9EA1-490C-B3F7-3C7AC971E306}"/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0</TotalTime>
  <Pages>2</Pages>
  <Words>173</Words>
  <Characters>1276</Characters>
  <Application>Microsoft Office Word</Application>
  <DocSecurity>0</DocSecurity>
  <Lines>67</Lines>
  <Paragraphs>36</Paragraphs>
  <ScaleCrop>false</ScaleCrop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 - Kvalifikasjonskrav og kapasitet</dc:title>
  <dc:subject/>
  <dc:creator>Helene Winther Dahl</dc:creator>
  <cp:keywords/>
  <cp:lastModifiedBy>Erika Espey-Sundt</cp:lastModifiedBy>
  <cp:revision>3</cp:revision>
  <dcterms:created xsi:type="dcterms:W3CDTF">2026-05-15T08:11:00Z</dcterms:created>
  <dcterms:modified xsi:type="dcterms:W3CDTF">2026-05-15T08:12:00Z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